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C4B9C" w14:textId="77777777" w:rsidR="004B4AC6" w:rsidRDefault="004B4AC6" w:rsidP="004B4AC6">
      <w:pPr>
        <w:pStyle w:val="NoSpacing"/>
      </w:pPr>
      <w:r>
        <w:rPr>
          <w:u w:val="single"/>
        </w:rPr>
        <w:t>John SWENYSTHORP</w:t>
      </w:r>
      <w:r>
        <w:t xml:space="preserve">     </w:t>
      </w:r>
      <w:proofErr w:type="gramStart"/>
      <w:r>
        <w:t xml:space="preserve">   (</w:t>
      </w:r>
      <w:proofErr w:type="gramEnd"/>
      <w:r>
        <w:t>fl.1404-5)</w:t>
      </w:r>
    </w:p>
    <w:p w14:paraId="320D741E" w14:textId="77777777" w:rsidR="004B4AC6" w:rsidRDefault="004B4AC6" w:rsidP="004B4AC6">
      <w:pPr>
        <w:pStyle w:val="NoSpacing"/>
      </w:pPr>
      <w:r>
        <w:t>of Norwich. Fletcher.</w:t>
      </w:r>
    </w:p>
    <w:p w14:paraId="492C7193" w14:textId="77777777" w:rsidR="004B4AC6" w:rsidRDefault="004B4AC6" w:rsidP="004B4AC6">
      <w:pPr>
        <w:pStyle w:val="NoSpacing"/>
      </w:pPr>
    </w:p>
    <w:p w14:paraId="490DE39A" w14:textId="77777777" w:rsidR="004B4AC6" w:rsidRDefault="004B4AC6" w:rsidP="004B4AC6">
      <w:pPr>
        <w:pStyle w:val="NoSpacing"/>
      </w:pPr>
    </w:p>
    <w:p w14:paraId="34E16490" w14:textId="77777777" w:rsidR="004B4AC6" w:rsidRDefault="004B4AC6" w:rsidP="004B4AC6">
      <w:pPr>
        <w:pStyle w:val="NoSpacing"/>
      </w:pPr>
      <w:r>
        <w:t xml:space="preserve">         1404-5</w:t>
      </w:r>
      <w:r>
        <w:tab/>
        <w:t>He became a Freeman.  (C.F.N. p.134)</w:t>
      </w:r>
    </w:p>
    <w:p w14:paraId="45DBA514" w14:textId="77777777" w:rsidR="004B4AC6" w:rsidRDefault="004B4AC6" w:rsidP="004B4AC6">
      <w:pPr>
        <w:pStyle w:val="NoSpacing"/>
      </w:pPr>
    </w:p>
    <w:p w14:paraId="1658D605" w14:textId="77777777" w:rsidR="004B4AC6" w:rsidRDefault="004B4AC6" w:rsidP="004B4AC6">
      <w:pPr>
        <w:pStyle w:val="NoSpacing"/>
      </w:pPr>
    </w:p>
    <w:p w14:paraId="69174AEA" w14:textId="77777777" w:rsidR="004B4AC6" w:rsidRDefault="004B4AC6" w:rsidP="004B4AC6">
      <w:pPr>
        <w:pStyle w:val="NoSpacing"/>
      </w:pPr>
      <w:r>
        <w:t>3 January 2025</w:t>
      </w:r>
    </w:p>
    <w:p w14:paraId="1EC359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2540E" w14:textId="77777777" w:rsidR="004B4AC6" w:rsidRDefault="004B4AC6" w:rsidP="009139A6">
      <w:r>
        <w:separator/>
      </w:r>
    </w:p>
  </w:endnote>
  <w:endnote w:type="continuationSeparator" w:id="0">
    <w:p w14:paraId="10F9BA95" w14:textId="77777777" w:rsidR="004B4AC6" w:rsidRDefault="004B4A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97D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4E3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2B5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E3281" w14:textId="77777777" w:rsidR="004B4AC6" w:rsidRDefault="004B4AC6" w:rsidP="009139A6">
      <w:r>
        <w:separator/>
      </w:r>
    </w:p>
  </w:footnote>
  <w:footnote w:type="continuationSeparator" w:id="0">
    <w:p w14:paraId="1E6417F6" w14:textId="77777777" w:rsidR="004B4AC6" w:rsidRDefault="004B4A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E26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78A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0A2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AC6"/>
    <w:rsid w:val="000666E0"/>
    <w:rsid w:val="002510B7"/>
    <w:rsid w:val="00270799"/>
    <w:rsid w:val="004731EC"/>
    <w:rsid w:val="004B4AC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DCF8E"/>
  <w15:chartTrackingRefBased/>
  <w15:docId w15:val="{B66C404D-14B3-4E25-8862-F577271A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2025-01-03T19:01:00Z</dcterms:created>
  <dcterms:modified xsi:type="dcterms:W3CDTF">2025-01-03T19:02:00Z</dcterms:modified>
</cp:coreProperties>
</file>